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7425D" w14:textId="77777777" w:rsidR="008F7608" w:rsidRDefault="008F7608" w:rsidP="008F76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WESTWODE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66F9D5AE" w14:textId="77777777" w:rsidR="008F7608" w:rsidRDefault="008F7608" w:rsidP="008F76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198763A2" w14:textId="77777777" w:rsidR="008F7608" w:rsidRDefault="008F7608" w:rsidP="008F76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05F525" w14:textId="77777777" w:rsidR="008F7608" w:rsidRDefault="008F7608" w:rsidP="008F76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9A8E97" w14:textId="77777777" w:rsidR="008F7608" w:rsidRDefault="008F7608" w:rsidP="008F76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1401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Henry Julian of London(q.v.) made a plaint of debt against Richard </w:t>
      </w:r>
    </w:p>
    <w:p w14:paraId="315D2454" w14:textId="77777777" w:rsidR="008F7608" w:rsidRDefault="008F7608" w:rsidP="008F76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Wodhull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cutler(q.v.).</w:t>
      </w:r>
    </w:p>
    <w:p w14:paraId="5D476C73" w14:textId="77777777" w:rsidR="008F7608" w:rsidRDefault="008F7608" w:rsidP="008F76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7327EC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https://waalt.uh.edu/index.php/CP40/561:_A-J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81871FD" w14:textId="77777777" w:rsidR="008F7608" w:rsidRDefault="008F7608" w:rsidP="008F76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D9B433" w14:textId="77777777" w:rsidR="008F7608" w:rsidRDefault="008F7608" w:rsidP="008F76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E2F8B2" w14:textId="77777777" w:rsidR="008F7608" w:rsidRDefault="008F7608" w:rsidP="008F76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June 2022</w:t>
      </w:r>
    </w:p>
    <w:p w14:paraId="6FF0294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EFFD5" w14:textId="77777777" w:rsidR="008F7608" w:rsidRDefault="008F7608" w:rsidP="009139A6">
      <w:r>
        <w:separator/>
      </w:r>
    </w:p>
  </w:endnote>
  <w:endnote w:type="continuationSeparator" w:id="0">
    <w:p w14:paraId="2F60AA28" w14:textId="77777777" w:rsidR="008F7608" w:rsidRDefault="008F760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3231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A6FA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61D7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C847F" w14:textId="77777777" w:rsidR="008F7608" w:rsidRDefault="008F7608" w:rsidP="009139A6">
      <w:r>
        <w:separator/>
      </w:r>
    </w:p>
  </w:footnote>
  <w:footnote w:type="continuationSeparator" w:id="0">
    <w:p w14:paraId="27F36E99" w14:textId="77777777" w:rsidR="008F7608" w:rsidRDefault="008F760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C85E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5AE8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2620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608"/>
    <w:rsid w:val="000666E0"/>
    <w:rsid w:val="002510B7"/>
    <w:rsid w:val="005C130B"/>
    <w:rsid w:val="00826F5C"/>
    <w:rsid w:val="008F7608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8E1965"/>
  <w15:chartTrackingRefBased/>
  <w15:docId w15:val="{A1382790-B956-46EB-88BA-AE9F483F8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F76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561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2022-06-17T10:40:00Z</dcterms:created>
  <dcterms:modified xsi:type="dcterms:W3CDTF">2022-06-17T10:40:00Z</dcterms:modified>
</cp:coreProperties>
</file>